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29" w:rsidRDefault="00316B29">
      <w:r w:rsidRPr="00E959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flower3" style="width:220.5pt;height:279.75pt;visibility:visible">
            <v:imagedata r:id="rId4" o:title=""/>
          </v:shape>
        </w:pict>
      </w:r>
      <w:r>
        <w:t xml:space="preserve"> </w:t>
      </w:r>
      <w:r w:rsidRPr="00E95936">
        <w:rPr>
          <w:noProof/>
        </w:rPr>
        <w:pict>
          <v:shape id="_x0000_i1026" type="#_x0000_t75" alt="flower3" style="width:220.5pt;height:279.75pt;visibility:visible">
            <v:imagedata r:id="rId4" o:title=""/>
          </v:shape>
        </w:pict>
      </w:r>
      <w:r w:rsidRPr="00E95936">
        <w:rPr>
          <w:noProof/>
        </w:rPr>
        <w:pict>
          <v:shape id="_x0000_i1027" type="#_x0000_t75" alt="flower3" style="width:220.5pt;height:279.75pt;visibility:visible">
            <v:imagedata r:id="rId4" o:title=""/>
          </v:shape>
        </w:pict>
      </w:r>
    </w:p>
    <w:sectPr w:rsidR="00316B29" w:rsidSect="003A302F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02F"/>
    <w:rsid w:val="002474AE"/>
    <w:rsid w:val="00316B29"/>
    <w:rsid w:val="003A302F"/>
    <w:rsid w:val="008D1E79"/>
    <w:rsid w:val="00E95936"/>
    <w:rsid w:val="00FD786D"/>
    <w:rsid w:val="00FE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86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3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3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0</Words>
  <Characters>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3</cp:revision>
  <dcterms:created xsi:type="dcterms:W3CDTF">2014-03-04T06:20:00Z</dcterms:created>
  <dcterms:modified xsi:type="dcterms:W3CDTF">2014-08-13T09:31:00Z</dcterms:modified>
</cp:coreProperties>
</file>